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34788E" w14:textId="3A05B0E0" w:rsidR="002F5CD8" w:rsidRDefault="0055583E" w:rsidP="002F5CD8"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0" allowOverlap="1" wp14:anchorId="0E94F17E" wp14:editId="3C418E87">
                <wp:simplePos x="0" y="0"/>
                <wp:positionH relativeFrom="column">
                  <wp:posOffset>1569085</wp:posOffset>
                </wp:positionH>
                <wp:positionV relativeFrom="paragraph">
                  <wp:posOffset>-137795</wp:posOffset>
                </wp:positionV>
                <wp:extent cx="4663440" cy="548640"/>
                <wp:effectExtent l="0" t="0" r="3810" b="381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3440" cy="5486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927118" w14:textId="77777777" w:rsidR="00F77B81" w:rsidRDefault="00491730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 xml:space="preserve"> SZPITAL MORAWICA 23 </w:t>
                            </w:r>
                            <w:r w:rsidR="00527C9B">
                              <w:rPr>
                                <w:b/>
                                <w:sz w:val="28"/>
                              </w:rPr>
                              <w:t>05 2024</w:t>
                            </w:r>
                          </w:p>
                          <w:p w14:paraId="400977EA" w14:textId="77777777" w:rsidR="00F77B81" w:rsidRDefault="00F77B81">
                            <w:pPr>
                              <w:jc w:val="center"/>
                              <w:rPr>
                                <w:i/>
                              </w:rPr>
                            </w:pPr>
                          </w:p>
                          <w:p w14:paraId="464A2FD0" w14:textId="77777777" w:rsidR="00F77B81" w:rsidRDefault="00F77B8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94F17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23.55pt;margin-top:-10.85pt;width:367.2pt;height:43.2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" o:allowincell="f">
                <v:textbox>
                  <w:txbxContent>
                    <w:p w14:paraId="4F927118" w14:textId="77777777" w:rsidR="00F77B81" w:rsidRDefault="00491730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 xml:space="preserve"> SZPITAL MORAWICA 23 </w:t>
                      </w:r>
                      <w:r w:rsidR="00527C9B">
                        <w:rPr>
                          <w:b/>
                          <w:sz w:val="28"/>
                        </w:rPr>
                        <w:t>05 2024</w:t>
                      </w:r>
                    </w:p>
                    <w:p w14:paraId="400977EA" w14:textId="77777777" w:rsidR="00F77B81" w:rsidRDefault="00F77B81">
                      <w:pPr>
                        <w:jc w:val="center"/>
                        <w:rPr>
                          <w:i/>
                        </w:rPr>
                      </w:pPr>
                    </w:p>
                    <w:p w14:paraId="464A2FD0" w14:textId="77777777" w:rsidR="00F77B81" w:rsidRDefault="00F77B8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03018D5F" w14:textId="4E1D831A" w:rsidR="00F77B81" w:rsidRDefault="0055583E"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0" allowOverlap="1" wp14:anchorId="03012447" wp14:editId="7D5201D7">
                <wp:simplePos x="0" y="0"/>
                <wp:positionH relativeFrom="column">
                  <wp:posOffset>1565275</wp:posOffset>
                </wp:positionH>
                <wp:positionV relativeFrom="paragraph">
                  <wp:posOffset>120015</wp:posOffset>
                </wp:positionV>
                <wp:extent cx="4663440" cy="1005840"/>
                <wp:effectExtent l="0" t="0" r="3810" b="3810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3440" cy="1005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97CB7" w14:textId="77777777" w:rsidR="00F77B81" w:rsidRDefault="00F77B81">
                            <w:pPr>
                              <w:rPr>
                                <w:b/>
                              </w:rPr>
                            </w:pPr>
                          </w:p>
                          <w:p w14:paraId="37B22BCF" w14:textId="77777777" w:rsidR="00F77B81" w:rsidRDefault="00F77B81">
                            <w:pPr>
                              <w:ind w:firstLine="708"/>
                            </w:pPr>
                          </w:p>
                          <w:p w14:paraId="494767EF" w14:textId="77777777" w:rsidR="00F77B81" w:rsidRDefault="00F77B81">
                            <w:pPr>
                              <w:ind w:firstLine="708"/>
                            </w:pPr>
                          </w:p>
                          <w:p w14:paraId="536B1D74" w14:textId="77777777" w:rsidR="00F77B81" w:rsidRDefault="00F77B81">
                            <w:pPr>
                              <w:ind w:firstLine="708"/>
                            </w:pPr>
                          </w:p>
                          <w:p w14:paraId="4F55DEFB" w14:textId="77777777" w:rsidR="00F77B81" w:rsidRDefault="00F77B81">
                            <w:pPr>
                              <w:ind w:firstLine="708"/>
                            </w:pPr>
                          </w:p>
                          <w:p w14:paraId="2C5815FB" w14:textId="77777777" w:rsidR="00F77B81" w:rsidRDefault="00F77B81">
                            <w:pPr>
                              <w:ind w:firstLine="708"/>
                            </w:pPr>
                          </w:p>
                          <w:p w14:paraId="4A500D02" w14:textId="77777777" w:rsidR="00F77B81" w:rsidRDefault="00F77B8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012447" id="Text Box 4" o:spid="_x0000_s1027" type="#_x0000_t202" style="position:absolute;margin-left:123.25pt;margin-top:9.45pt;width:367.2pt;height:79.2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" o:allowincell="f">
                <v:textbox>
                  <w:txbxContent>
                    <w:p w14:paraId="08797CB7" w14:textId="77777777" w:rsidR="00F77B81" w:rsidRDefault="00F77B81">
                      <w:pPr>
                        <w:rPr>
                          <w:b/>
                        </w:rPr>
                      </w:pPr>
                    </w:p>
                    <w:p w14:paraId="37B22BCF" w14:textId="77777777" w:rsidR="00F77B81" w:rsidRDefault="00F77B81">
                      <w:pPr>
                        <w:ind w:firstLine="708"/>
                      </w:pPr>
                    </w:p>
                    <w:p w14:paraId="494767EF" w14:textId="77777777" w:rsidR="00F77B81" w:rsidRDefault="00F77B81">
                      <w:pPr>
                        <w:ind w:firstLine="708"/>
                      </w:pPr>
                    </w:p>
                    <w:p w14:paraId="536B1D74" w14:textId="77777777" w:rsidR="00F77B81" w:rsidRDefault="00F77B81">
                      <w:pPr>
                        <w:ind w:firstLine="708"/>
                      </w:pPr>
                    </w:p>
                    <w:p w14:paraId="4F55DEFB" w14:textId="77777777" w:rsidR="00F77B81" w:rsidRDefault="00F77B81">
                      <w:pPr>
                        <w:ind w:firstLine="708"/>
                      </w:pPr>
                    </w:p>
                    <w:p w14:paraId="2C5815FB" w14:textId="77777777" w:rsidR="00F77B81" w:rsidRDefault="00F77B81">
                      <w:pPr>
                        <w:ind w:firstLine="708"/>
                      </w:pPr>
                    </w:p>
                    <w:p w14:paraId="4A500D02" w14:textId="77777777" w:rsidR="00F77B81" w:rsidRDefault="00F77B81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0" allowOverlap="1" wp14:anchorId="5DD95F6E" wp14:editId="27D36E50">
                <wp:simplePos x="0" y="0"/>
                <wp:positionH relativeFrom="column">
                  <wp:posOffset>14605</wp:posOffset>
                </wp:positionH>
                <wp:positionV relativeFrom="paragraph">
                  <wp:posOffset>34290</wp:posOffset>
                </wp:positionV>
                <wp:extent cx="6217920" cy="1097280"/>
                <wp:effectExtent l="0" t="0" r="0" b="762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7920" cy="1097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F09A9" w14:textId="66E50A79" w:rsidR="00F77B81" w:rsidRDefault="00F77B81">
                            <w:r>
                              <w:rPr>
                                <w:b/>
                              </w:rPr>
                              <w:t>OFERTA NUMER:</w:t>
                            </w:r>
                            <w:r>
                              <w:t xml:space="preserve"> </w:t>
                            </w:r>
                            <w:r w:rsidR="00491730">
                              <w:t xml:space="preserve"> SZPITAL MORAWICA </w:t>
                            </w:r>
                          </w:p>
                          <w:p w14:paraId="0CA25610" w14:textId="77777777" w:rsidR="00F77B81" w:rsidRDefault="00F77B81">
                            <w:proofErr w:type="spellStart"/>
                            <w:r>
                              <w:rPr>
                                <w:b/>
                              </w:rPr>
                              <w:t>ZAWIERA:</w:t>
                            </w:r>
                            <w:r w:rsidR="00491730">
                              <w:t>konstrukcje</w:t>
                            </w:r>
                            <w:proofErr w:type="spellEnd"/>
                            <w:r w:rsidR="00491730">
                              <w:t>, szkło, malowanie</w:t>
                            </w:r>
                          </w:p>
                          <w:p w14:paraId="4ACC6A18" w14:textId="77777777" w:rsidR="00F77B81" w:rsidRDefault="00F77B8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OPIS STOLARKI:</w:t>
                            </w:r>
                          </w:p>
                          <w:p w14:paraId="1F0F0319" w14:textId="77777777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Konstrukcje aluminiowe w systemach: PROCURAL Sp. z o.o. (PROCURAL PE78NHI)</w:t>
                            </w:r>
                          </w:p>
                          <w:p w14:paraId="1DF68A89" w14:textId="2525DFD4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Ilość pozycji: 5. Ilość konstrukcji: </w:t>
                            </w:r>
                            <w:r w:rsidR="00416F06">
                              <w:rPr>
                                <w:i/>
                              </w:rPr>
                              <w:t>10</w:t>
                            </w:r>
                          </w:p>
                          <w:p w14:paraId="162D62F1" w14:textId="55C4CD90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Całkowita powierzchnia:</w:t>
                            </w:r>
                            <w:r w:rsidR="00416F06">
                              <w:rPr>
                                <w:i/>
                              </w:rPr>
                              <w:t>26,26</w:t>
                            </w:r>
                            <w:r>
                              <w:rPr>
                                <w:i/>
                              </w:rPr>
                              <w:t xml:space="preserve"> m2.  </w:t>
                            </w:r>
                          </w:p>
                          <w:p w14:paraId="663981BA" w14:textId="18EBC79A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Całkowity obwód: </w:t>
                            </w:r>
                            <w:r w:rsidR="00416F06">
                              <w:rPr>
                                <w:i/>
                              </w:rPr>
                              <w:t>66,7</w:t>
                            </w:r>
                            <w:r>
                              <w:rPr>
                                <w:i/>
                              </w:rPr>
                              <w:t xml:space="preserve"> m.</w:t>
                            </w:r>
                          </w:p>
                          <w:p w14:paraId="4732B607" w14:textId="77777777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Kolor profili: RAL 9016MAT - Biały. </w:t>
                            </w:r>
                          </w:p>
                          <w:p w14:paraId="7F7E153D" w14:textId="77777777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Kolor okuć: 9016;9016MAT</w:t>
                            </w:r>
                          </w:p>
                          <w:p w14:paraId="2301B82D" w14:textId="77777777" w:rsidR="00491730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Szyby: PANEL 50 MM;33.1  -18- 4  -18- 33.1     U= 0,5</w:t>
                            </w:r>
                          </w:p>
                          <w:p w14:paraId="1403694C" w14:textId="77777777" w:rsidR="00F77B81" w:rsidRDefault="00491730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 xml:space="preserve">Statyka: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95F6E" id="Text Box 5" o:spid="_x0000_s1028" type="#_x0000_t202" style="position:absolute;margin-left:1.15pt;margin-top:2.7pt;width:489.6pt;height:86.4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" o:allowincell="f">
                <v:textbox>
                  <w:txbxContent>
                    <w:p w14:paraId="087F09A9" w14:textId="66E50A79" w:rsidR="00F77B81" w:rsidRDefault="00F77B81">
                      <w:r>
                        <w:rPr>
                          <w:b/>
                        </w:rPr>
                        <w:t>OFERTA NUMER:</w:t>
                      </w:r>
                      <w:r>
                        <w:t xml:space="preserve"> </w:t>
                      </w:r>
                      <w:r w:rsidR="00491730">
                        <w:t xml:space="preserve"> SZPITAL MORAWICA </w:t>
                      </w:r>
                    </w:p>
                    <w:p w14:paraId="0CA25610" w14:textId="77777777" w:rsidR="00F77B81" w:rsidRDefault="00F77B81">
                      <w:proofErr w:type="spellStart"/>
                      <w:r>
                        <w:rPr>
                          <w:b/>
                        </w:rPr>
                        <w:t>ZAWIERA:</w:t>
                      </w:r>
                      <w:r w:rsidR="00491730">
                        <w:t>konstrukcje</w:t>
                      </w:r>
                      <w:proofErr w:type="spellEnd"/>
                      <w:r w:rsidR="00491730">
                        <w:t>, szkło, malowanie</w:t>
                      </w:r>
                    </w:p>
                    <w:p w14:paraId="4ACC6A18" w14:textId="77777777" w:rsidR="00F77B81" w:rsidRDefault="00F77B81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OPIS STOLARKI:</w:t>
                      </w:r>
                    </w:p>
                    <w:p w14:paraId="1F0F0319" w14:textId="77777777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Konstrukcje aluminiowe w systemach: PROCURAL Sp. z o.o. (PROCURAL PE78NHI)</w:t>
                      </w:r>
                    </w:p>
                    <w:p w14:paraId="1DF68A89" w14:textId="2525DFD4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Ilość pozycji: 5. Ilość konstrukcji: </w:t>
                      </w:r>
                      <w:r w:rsidR="00416F06">
                        <w:rPr>
                          <w:i/>
                        </w:rPr>
                        <w:t>10</w:t>
                      </w:r>
                    </w:p>
                    <w:p w14:paraId="162D62F1" w14:textId="55C4CD90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Całkowita powierzchnia:</w:t>
                      </w:r>
                      <w:r w:rsidR="00416F06">
                        <w:rPr>
                          <w:i/>
                        </w:rPr>
                        <w:t>26,26</w:t>
                      </w:r>
                      <w:r>
                        <w:rPr>
                          <w:i/>
                        </w:rPr>
                        <w:t xml:space="preserve"> m2.  </w:t>
                      </w:r>
                    </w:p>
                    <w:p w14:paraId="663981BA" w14:textId="18EBC79A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Całkowity obwód: </w:t>
                      </w:r>
                      <w:r w:rsidR="00416F06">
                        <w:rPr>
                          <w:i/>
                        </w:rPr>
                        <w:t>66,7</w:t>
                      </w:r>
                      <w:r>
                        <w:rPr>
                          <w:i/>
                        </w:rPr>
                        <w:t xml:space="preserve"> m.</w:t>
                      </w:r>
                    </w:p>
                    <w:p w14:paraId="4732B607" w14:textId="77777777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Kolor profili: RAL 9016MAT - Biały. </w:t>
                      </w:r>
                    </w:p>
                    <w:p w14:paraId="7F7E153D" w14:textId="77777777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Kolor okuć: 9016;9016MAT</w:t>
                      </w:r>
                    </w:p>
                    <w:p w14:paraId="2301B82D" w14:textId="77777777" w:rsidR="00491730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Szyby: PANEL 50 MM;33.1  -18- 4  -18- 33.1     U= 0,5</w:t>
                      </w:r>
                    </w:p>
                    <w:p w14:paraId="1403694C" w14:textId="77777777" w:rsidR="00F77B81" w:rsidRDefault="00491730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 xml:space="preserve">Statyka:  </w:t>
                      </w:r>
                    </w:p>
                  </w:txbxContent>
                </v:textbox>
              </v:shape>
            </w:pict>
          </mc:Fallback>
        </mc:AlternateContent>
      </w:r>
      <w:r w:rsidR="00F77B81">
        <w:t xml:space="preserve"> </w:t>
      </w:r>
    </w:p>
    <w:p w14:paraId="6D992850" w14:textId="77777777" w:rsidR="00F77B81" w:rsidRDefault="00F77B81">
      <w:r>
        <w:t xml:space="preserve"> </w:t>
      </w:r>
    </w:p>
    <w:p w14:paraId="27AC64C0" w14:textId="77777777" w:rsidR="00F77B81" w:rsidRDefault="00F77B81">
      <w:r>
        <w:t xml:space="preserve"> </w:t>
      </w:r>
    </w:p>
    <w:p w14:paraId="1BA1E282" w14:textId="77777777" w:rsidR="00F77B81" w:rsidRDefault="00F77B81">
      <w:r>
        <w:t xml:space="preserve"> </w:t>
      </w:r>
    </w:p>
    <w:p w14:paraId="2C7B5704" w14:textId="77777777" w:rsidR="00F77B81" w:rsidRDefault="00F77B81">
      <w:r>
        <w:t xml:space="preserve"> </w:t>
      </w:r>
    </w:p>
    <w:p w14:paraId="12C5FA5D" w14:textId="77777777" w:rsidR="00F77B81" w:rsidRDefault="00F77B81">
      <w:r>
        <w:t xml:space="preserve"> </w:t>
      </w:r>
    </w:p>
    <w:p w14:paraId="50228751" w14:textId="77777777" w:rsidR="00F77B81" w:rsidRDefault="00F77B81">
      <w:r>
        <w:t xml:space="preserve"> </w:t>
      </w:r>
    </w:p>
    <w:p w14:paraId="57AE1DD8" w14:textId="77777777" w:rsidR="00F77B81" w:rsidRDefault="00F77B81">
      <w:r>
        <w:t xml:space="preserve"> </w:t>
      </w:r>
    </w:p>
    <w:p w14:paraId="4DBBC521" w14:textId="77777777" w:rsidR="00F77B81" w:rsidRDefault="00F77B81">
      <w:pPr>
        <w:pStyle w:val="Nagwek1"/>
      </w:pPr>
      <w:r>
        <w:t>Konstrukcje</w:t>
      </w:r>
    </w:p>
    <w:tbl>
      <w:tblPr>
        <w:tblW w:w="1013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6"/>
        <w:gridCol w:w="3118"/>
        <w:gridCol w:w="3261"/>
      </w:tblGrid>
      <w:tr w:rsidR="00491730" w14:paraId="21135CBA" w14:textId="77777777" w:rsidTr="00F0311B">
        <w:trPr>
          <w:trHeight w:val="3203"/>
        </w:trPr>
        <w:tc>
          <w:tcPr>
            <w:tcW w:w="3756" w:type="dxa"/>
          </w:tcPr>
          <w:p w14:paraId="37865EC7" w14:textId="77777777" w:rsidR="00491730" w:rsidRDefault="00491730" w:rsidP="00B9427C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  <w:p w14:paraId="38EEBF53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3A2EB47C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Konstrukcja:</w:t>
            </w:r>
          </w:p>
          <w:p w14:paraId="2CCED104" w14:textId="77777777" w:rsidR="00491730" w:rsidRDefault="00491730" w:rsidP="00B9427C">
            <w:r>
              <w:t>Poz. 1  PE78N - Drzwi otwierane na zewnątrz (B=1 500, H=2 075)</w:t>
            </w:r>
          </w:p>
          <w:p w14:paraId="1535435F" w14:textId="77777777" w:rsidR="00491730" w:rsidRDefault="00491730" w:rsidP="00B9427C">
            <w:r>
              <w:t xml:space="preserve"> </w:t>
            </w:r>
          </w:p>
          <w:p w14:paraId="376660D7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Ilość:</w:t>
            </w:r>
          </w:p>
          <w:p w14:paraId="6D9DDCF6" w14:textId="02BA3632" w:rsidR="00491730" w:rsidRDefault="00416F06" w:rsidP="00B9427C">
            <w:r>
              <w:t>2</w:t>
            </w:r>
          </w:p>
        </w:tc>
        <w:tc>
          <w:tcPr>
            <w:tcW w:w="3118" w:type="dxa"/>
          </w:tcPr>
          <w:p w14:paraId="5C32C6CC" w14:textId="77777777" w:rsidR="00491730" w:rsidRDefault="00527C9B" w:rsidP="00B9427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72EDC2C" wp14:editId="5BC17354">
                  <wp:extent cx="1887220" cy="1887220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220" cy="188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14:paraId="23015CA6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Cena za sztukę netto:</w:t>
            </w:r>
          </w:p>
          <w:p w14:paraId="064C0C4C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2E8077BB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117E1CA6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netto:</w:t>
            </w:r>
          </w:p>
          <w:p w14:paraId="2E1DCC5F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4836179A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5E344689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VAT:</w:t>
            </w:r>
          </w:p>
          <w:p w14:paraId="1682DC93" w14:textId="77777777" w:rsidR="00491730" w:rsidRDefault="00491730" w:rsidP="00B9427C">
            <w:pPr>
              <w:jc w:val="right"/>
            </w:pPr>
          </w:p>
          <w:p w14:paraId="3554AEF9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brutto:</w:t>
            </w:r>
          </w:p>
          <w:p w14:paraId="0CC94972" w14:textId="77777777" w:rsidR="00491730" w:rsidRDefault="00491730" w:rsidP="00F0311B">
            <w:pPr>
              <w:jc w:val="right"/>
            </w:pPr>
            <w:r>
              <w:t xml:space="preserve">    </w:t>
            </w:r>
          </w:p>
        </w:tc>
      </w:tr>
    </w:tbl>
    <w:p w14:paraId="7ED91BE4" w14:textId="77777777" w:rsidR="00491730" w:rsidRDefault="00491730" w:rsidP="00491730">
      <w:r>
        <w:t xml:space="preserve">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6"/>
        <w:gridCol w:w="3118"/>
        <w:gridCol w:w="3119"/>
      </w:tblGrid>
      <w:tr w:rsidR="00491730" w14:paraId="28CAB4CF" w14:textId="77777777" w:rsidTr="00B9427C">
        <w:trPr>
          <w:trHeight w:val="3203"/>
        </w:trPr>
        <w:tc>
          <w:tcPr>
            <w:tcW w:w="3756" w:type="dxa"/>
          </w:tcPr>
          <w:p w14:paraId="6A0FEF3D" w14:textId="77777777" w:rsidR="00491730" w:rsidRDefault="00491730" w:rsidP="00B9427C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  <w:p w14:paraId="0059E948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145714C6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Konstrukcja:</w:t>
            </w:r>
          </w:p>
          <w:p w14:paraId="6BC4AA73" w14:textId="77777777" w:rsidR="00491730" w:rsidRDefault="00491730" w:rsidP="00B9427C">
            <w:r>
              <w:t>Poz. 2  PE78N - Drzwi otwierane na zewnątrz (B=1 500, H=2 055)</w:t>
            </w:r>
          </w:p>
          <w:p w14:paraId="72CBE0A9" w14:textId="77777777" w:rsidR="00491730" w:rsidRDefault="00491730" w:rsidP="00B9427C">
            <w:r>
              <w:t xml:space="preserve"> </w:t>
            </w:r>
          </w:p>
          <w:p w14:paraId="1276B28D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Ilość:</w:t>
            </w:r>
          </w:p>
          <w:p w14:paraId="6EAC8823" w14:textId="77777777" w:rsidR="00491730" w:rsidRDefault="00491730" w:rsidP="00B9427C">
            <w:r>
              <w:t>1</w:t>
            </w:r>
          </w:p>
        </w:tc>
        <w:tc>
          <w:tcPr>
            <w:tcW w:w="3118" w:type="dxa"/>
          </w:tcPr>
          <w:p w14:paraId="6BEF9A67" w14:textId="77777777" w:rsidR="00491730" w:rsidRDefault="00527C9B" w:rsidP="00B9427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72345C" wp14:editId="634F74E7">
                  <wp:extent cx="1887220" cy="1887220"/>
                  <wp:effectExtent l="0" t="0" r="0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220" cy="188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14:paraId="62034CA3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Cena za sztukę netto:</w:t>
            </w:r>
          </w:p>
          <w:p w14:paraId="33A006B9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1D2EA433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215E0CD3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netto:</w:t>
            </w:r>
          </w:p>
          <w:p w14:paraId="301EBB64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2607C2C5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12C7D86F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VAT:</w:t>
            </w:r>
          </w:p>
          <w:p w14:paraId="17C6DE23" w14:textId="77777777" w:rsidR="00491730" w:rsidRDefault="00491730" w:rsidP="00B9427C">
            <w:pPr>
              <w:jc w:val="right"/>
            </w:pPr>
            <w:r>
              <w:t xml:space="preserve">     </w:t>
            </w:r>
          </w:p>
          <w:p w14:paraId="4344A6F4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brutto:</w:t>
            </w:r>
          </w:p>
          <w:p w14:paraId="3BC5A7FF" w14:textId="77777777" w:rsidR="00491730" w:rsidRDefault="00491730" w:rsidP="00F0311B">
            <w:pPr>
              <w:jc w:val="right"/>
            </w:pPr>
            <w:r>
              <w:t xml:space="preserve">    </w:t>
            </w:r>
          </w:p>
        </w:tc>
      </w:tr>
    </w:tbl>
    <w:p w14:paraId="03873482" w14:textId="77777777" w:rsidR="00491730" w:rsidRDefault="00491730" w:rsidP="00491730">
      <w:r>
        <w:t xml:space="preserve">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6"/>
        <w:gridCol w:w="3118"/>
        <w:gridCol w:w="3119"/>
      </w:tblGrid>
      <w:tr w:rsidR="00491730" w14:paraId="418002D1" w14:textId="77777777" w:rsidTr="00B9427C">
        <w:trPr>
          <w:trHeight w:val="3203"/>
        </w:trPr>
        <w:tc>
          <w:tcPr>
            <w:tcW w:w="3756" w:type="dxa"/>
          </w:tcPr>
          <w:p w14:paraId="74F60164" w14:textId="77777777" w:rsidR="00491730" w:rsidRDefault="00491730" w:rsidP="00B9427C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  <w:p w14:paraId="1CA052F0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4D9A9388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Konstrukcja:</w:t>
            </w:r>
          </w:p>
          <w:p w14:paraId="3E1ABA26" w14:textId="77777777" w:rsidR="00491730" w:rsidRDefault="00491730" w:rsidP="00B9427C">
            <w:r>
              <w:t>Poz. 3  PE78N - Drzwi otwierane na zewnątrz (B=1 500, H=2 080)</w:t>
            </w:r>
          </w:p>
          <w:p w14:paraId="2264134E" w14:textId="77777777" w:rsidR="00491730" w:rsidRDefault="00491730" w:rsidP="00B9427C">
            <w:r>
              <w:t xml:space="preserve"> </w:t>
            </w:r>
          </w:p>
          <w:p w14:paraId="74456675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Ilość:</w:t>
            </w:r>
          </w:p>
          <w:p w14:paraId="25788F84" w14:textId="77777777" w:rsidR="00491730" w:rsidRDefault="00491730" w:rsidP="00B9427C">
            <w:r>
              <w:t>1</w:t>
            </w:r>
          </w:p>
        </w:tc>
        <w:tc>
          <w:tcPr>
            <w:tcW w:w="3118" w:type="dxa"/>
          </w:tcPr>
          <w:p w14:paraId="1D267BEB" w14:textId="77777777" w:rsidR="00491730" w:rsidRDefault="00527C9B" w:rsidP="00B9427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44A6B1" wp14:editId="36BBE045">
                  <wp:extent cx="1880235" cy="1880235"/>
                  <wp:effectExtent l="0" t="0" r="0" b="0"/>
                  <wp:docPr id="32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235" cy="188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14:paraId="686CAC5A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Cena za sztukę netto:</w:t>
            </w:r>
          </w:p>
          <w:p w14:paraId="2C1CEB90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6C85B83E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60FA26EC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netto:</w:t>
            </w:r>
          </w:p>
          <w:p w14:paraId="77B40412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500D2CA9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24772EA1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VAT:</w:t>
            </w:r>
          </w:p>
          <w:p w14:paraId="0B44AB29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6467011C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5EA2785F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brutto:</w:t>
            </w:r>
          </w:p>
          <w:p w14:paraId="19F0AF41" w14:textId="77777777" w:rsidR="00491730" w:rsidRDefault="00491730" w:rsidP="00B9427C">
            <w:pPr>
              <w:jc w:val="right"/>
            </w:pPr>
          </w:p>
        </w:tc>
      </w:tr>
    </w:tbl>
    <w:p w14:paraId="66F8DA39" w14:textId="77777777" w:rsidR="00491730" w:rsidRDefault="00491730" w:rsidP="00491730">
      <w:r>
        <w:t xml:space="preserve">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6"/>
        <w:gridCol w:w="3118"/>
        <w:gridCol w:w="3119"/>
      </w:tblGrid>
      <w:tr w:rsidR="00491730" w14:paraId="7857A394" w14:textId="77777777" w:rsidTr="00B9427C">
        <w:trPr>
          <w:trHeight w:val="3203"/>
        </w:trPr>
        <w:tc>
          <w:tcPr>
            <w:tcW w:w="3756" w:type="dxa"/>
          </w:tcPr>
          <w:p w14:paraId="73D8B5CA" w14:textId="77777777" w:rsidR="00491730" w:rsidRDefault="00491730" w:rsidP="00B9427C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lastRenderedPageBreak/>
              <w:t>4</w:t>
            </w:r>
          </w:p>
          <w:p w14:paraId="5BC2F49A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612E9947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Konstrukcja:</w:t>
            </w:r>
          </w:p>
          <w:p w14:paraId="53BB10C2" w14:textId="77777777" w:rsidR="00491730" w:rsidRDefault="00491730" w:rsidP="00B9427C">
            <w:r>
              <w:t>Poz. 4  PE78N - Drzwi otwierane na zewnątrz (B=1 500, H=2 020)</w:t>
            </w:r>
          </w:p>
          <w:p w14:paraId="4A7EC5C2" w14:textId="77777777" w:rsidR="00491730" w:rsidRDefault="00491730" w:rsidP="00B9427C">
            <w:r>
              <w:t xml:space="preserve"> </w:t>
            </w:r>
          </w:p>
          <w:p w14:paraId="7C7570CD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Ilość:</w:t>
            </w:r>
          </w:p>
          <w:p w14:paraId="407553B2" w14:textId="77777777" w:rsidR="00491730" w:rsidRDefault="00491730" w:rsidP="00B9427C">
            <w:r>
              <w:t>1</w:t>
            </w:r>
          </w:p>
        </w:tc>
        <w:tc>
          <w:tcPr>
            <w:tcW w:w="3118" w:type="dxa"/>
          </w:tcPr>
          <w:p w14:paraId="7018AACE" w14:textId="77777777" w:rsidR="00491730" w:rsidRDefault="00527C9B" w:rsidP="00B9427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097763B" wp14:editId="2D9F93FF">
                  <wp:extent cx="1880235" cy="1880235"/>
                  <wp:effectExtent l="0" t="0" r="0" b="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235" cy="188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14:paraId="7D5D8430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Cena za sztukę netto:</w:t>
            </w:r>
          </w:p>
          <w:p w14:paraId="07A52040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64D2DFA2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08DA4663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netto:</w:t>
            </w:r>
          </w:p>
          <w:p w14:paraId="38CAF318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5CDCC339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1C3A43F1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VAT:</w:t>
            </w:r>
          </w:p>
          <w:p w14:paraId="024D2D0D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65C5FD8C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779CDC0B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brutto:</w:t>
            </w:r>
          </w:p>
          <w:p w14:paraId="57B29053" w14:textId="77777777" w:rsidR="00491730" w:rsidRDefault="00491730" w:rsidP="00B9427C">
            <w:pPr>
              <w:jc w:val="right"/>
            </w:pPr>
          </w:p>
        </w:tc>
      </w:tr>
    </w:tbl>
    <w:p w14:paraId="552B6664" w14:textId="77777777" w:rsidR="00491730" w:rsidRDefault="00491730" w:rsidP="00491730">
      <w:r>
        <w:t xml:space="preserve"> 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56"/>
        <w:gridCol w:w="567"/>
        <w:gridCol w:w="2551"/>
        <w:gridCol w:w="2552"/>
        <w:gridCol w:w="567"/>
      </w:tblGrid>
      <w:tr w:rsidR="00491730" w14:paraId="5ECF31FA" w14:textId="77777777" w:rsidTr="00B9427C">
        <w:trPr>
          <w:trHeight w:val="3203"/>
        </w:trPr>
        <w:tc>
          <w:tcPr>
            <w:tcW w:w="3756" w:type="dxa"/>
          </w:tcPr>
          <w:p w14:paraId="7D03ED74" w14:textId="77777777" w:rsidR="00491730" w:rsidRDefault="00491730" w:rsidP="00B9427C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  <w:p w14:paraId="1AB98742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  <w:p w14:paraId="5A86BC3A" w14:textId="7D768D69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Konstrukcja</w:t>
            </w:r>
          </w:p>
          <w:p w14:paraId="7DEFE152" w14:textId="77777777" w:rsidR="00491730" w:rsidRDefault="00491730" w:rsidP="00B9427C">
            <w:r>
              <w:t>Poz. 5  PE78N - Drzwi otwierane na zewnątrz (B=1 200, H=2 080)</w:t>
            </w:r>
          </w:p>
          <w:p w14:paraId="76A40856" w14:textId="77777777" w:rsidR="00491730" w:rsidRDefault="00491730" w:rsidP="00B9427C">
            <w:r>
              <w:t xml:space="preserve"> </w:t>
            </w:r>
          </w:p>
          <w:p w14:paraId="0DE0CDB2" w14:textId="77777777" w:rsidR="00491730" w:rsidRDefault="00491730" w:rsidP="00B9427C">
            <w:pPr>
              <w:rPr>
                <w:b/>
              </w:rPr>
            </w:pPr>
            <w:r>
              <w:rPr>
                <w:b/>
              </w:rPr>
              <w:t>Ilość:</w:t>
            </w:r>
          </w:p>
          <w:p w14:paraId="46018087" w14:textId="77777777" w:rsidR="00491730" w:rsidRDefault="00416F06" w:rsidP="00B9427C">
            <w:r>
              <w:t>2</w:t>
            </w:r>
          </w:p>
          <w:p w14:paraId="71E6D320" w14:textId="77777777" w:rsidR="00416F06" w:rsidRDefault="00416F06" w:rsidP="00B9427C"/>
          <w:p w14:paraId="56A0452D" w14:textId="77777777" w:rsidR="00416F06" w:rsidRDefault="00416F06" w:rsidP="00B9427C"/>
          <w:p w14:paraId="2E9FE48C" w14:textId="77777777" w:rsidR="00416F06" w:rsidRDefault="00416F06" w:rsidP="00B9427C"/>
          <w:p w14:paraId="470F937E" w14:textId="77777777" w:rsidR="00416F06" w:rsidRDefault="00416F06" w:rsidP="00416F06">
            <w:pPr>
              <w:rPr>
                <w:b/>
              </w:rPr>
            </w:pPr>
            <w:r>
              <w:rPr>
                <w:b/>
              </w:rPr>
              <w:t>Konstrukcja</w:t>
            </w:r>
          </w:p>
          <w:p w14:paraId="3B9A314D" w14:textId="2D683437" w:rsidR="00416F06" w:rsidRDefault="00416F06" w:rsidP="00416F06">
            <w:r>
              <w:t>Poz. 5  PE78N - Drzwi otwierane na zewnątrz (B=1 050, H=2 0</w:t>
            </w:r>
            <w:r w:rsidR="009A0012">
              <w:t>5</w:t>
            </w:r>
            <w:r>
              <w:t>0)</w:t>
            </w:r>
          </w:p>
          <w:p w14:paraId="693EA96F" w14:textId="77777777" w:rsidR="00416F06" w:rsidRDefault="00416F06" w:rsidP="00416F06"/>
          <w:p w14:paraId="52F7A51B" w14:textId="4055F1DE" w:rsidR="00416F06" w:rsidRPr="00416F06" w:rsidRDefault="00416F06" w:rsidP="00416F06">
            <w:pPr>
              <w:rPr>
                <w:b/>
                <w:bCs/>
              </w:rPr>
            </w:pPr>
            <w:r w:rsidRPr="00416F06">
              <w:rPr>
                <w:b/>
                <w:bCs/>
              </w:rPr>
              <w:t>Ilość:</w:t>
            </w:r>
          </w:p>
          <w:p w14:paraId="164BE826" w14:textId="7915B8BE" w:rsidR="00416F06" w:rsidRPr="00416F06" w:rsidRDefault="00416F06" w:rsidP="00416F06">
            <w:pPr>
              <w:rPr>
                <w:b/>
                <w:bCs/>
              </w:rPr>
            </w:pPr>
            <w:r w:rsidRPr="00416F06">
              <w:rPr>
                <w:b/>
                <w:bCs/>
              </w:rPr>
              <w:t>3</w:t>
            </w:r>
          </w:p>
          <w:p w14:paraId="043FE249" w14:textId="590D15AA" w:rsidR="00416F06" w:rsidRDefault="00416F06" w:rsidP="00B9427C"/>
        </w:tc>
        <w:tc>
          <w:tcPr>
            <w:tcW w:w="3118" w:type="dxa"/>
            <w:gridSpan w:val="2"/>
          </w:tcPr>
          <w:p w14:paraId="21D8BBF9" w14:textId="77777777" w:rsidR="00491730" w:rsidRDefault="00527C9B" w:rsidP="00B9427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FD59F4" wp14:editId="5B70C7F2">
                  <wp:extent cx="1887220" cy="1887220"/>
                  <wp:effectExtent l="0" t="0" r="0" b="0"/>
                  <wp:docPr id="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220" cy="188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gridSpan w:val="2"/>
          </w:tcPr>
          <w:p w14:paraId="12B014CE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Cena za sztukę netto:</w:t>
            </w:r>
          </w:p>
          <w:p w14:paraId="081AD20B" w14:textId="77777777" w:rsidR="00491730" w:rsidRDefault="00491730" w:rsidP="00B9427C">
            <w:pPr>
              <w:jc w:val="right"/>
            </w:pPr>
            <w:r>
              <w:t xml:space="preserve">    </w:t>
            </w:r>
          </w:p>
          <w:p w14:paraId="07F8B41C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6B224DEB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netto:</w:t>
            </w:r>
          </w:p>
          <w:p w14:paraId="1E140F9B" w14:textId="77777777" w:rsidR="00491730" w:rsidRDefault="00491730" w:rsidP="00B9427C">
            <w:pPr>
              <w:jc w:val="right"/>
            </w:pPr>
            <w:r>
              <w:t xml:space="preserve">   </w:t>
            </w:r>
          </w:p>
          <w:p w14:paraId="02A7820E" w14:textId="77777777" w:rsidR="00491730" w:rsidRDefault="00491730" w:rsidP="00B9427C">
            <w:pPr>
              <w:jc w:val="right"/>
            </w:pPr>
            <w:r>
              <w:t xml:space="preserve"> </w:t>
            </w:r>
          </w:p>
          <w:p w14:paraId="6F351745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VAT:</w:t>
            </w:r>
          </w:p>
          <w:p w14:paraId="62CA9725" w14:textId="77777777" w:rsidR="00491730" w:rsidRDefault="00491730" w:rsidP="00B9427C">
            <w:pPr>
              <w:jc w:val="right"/>
            </w:pPr>
          </w:p>
          <w:p w14:paraId="1115588F" w14:textId="77777777" w:rsidR="00491730" w:rsidRDefault="00491730" w:rsidP="00B9427C">
            <w:pPr>
              <w:jc w:val="right"/>
              <w:rPr>
                <w:b/>
              </w:rPr>
            </w:pPr>
            <w:r>
              <w:rPr>
                <w:b/>
              </w:rPr>
              <w:t>Wartość brutto:</w:t>
            </w:r>
          </w:p>
          <w:p w14:paraId="7AF331EC" w14:textId="77777777" w:rsidR="00491730" w:rsidRDefault="00491730" w:rsidP="00B9427C">
            <w:pPr>
              <w:jc w:val="right"/>
            </w:pPr>
          </w:p>
        </w:tc>
      </w:tr>
      <w:tr w:rsidR="00F77B81" w14:paraId="01FF3DA4" w14:textId="77777777">
        <w:trPr>
          <w:gridAfter w:val="1"/>
          <w:wAfter w:w="567" w:type="dxa"/>
        </w:trPr>
        <w:tc>
          <w:tcPr>
            <w:tcW w:w="4323" w:type="dxa"/>
            <w:gridSpan w:val="2"/>
          </w:tcPr>
          <w:p w14:paraId="51E06F3D" w14:textId="1DFB6CA0" w:rsidR="00F77B81" w:rsidRDefault="00491730" w:rsidP="00416F06">
            <w:pPr>
              <w:rPr>
                <w:b/>
                <w:sz w:val="28"/>
              </w:rPr>
            </w:pPr>
            <w:r>
              <w:t xml:space="preserve"> </w:t>
            </w:r>
          </w:p>
        </w:tc>
        <w:tc>
          <w:tcPr>
            <w:tcW w:w="5103" w:type="dxa"/>
            <w:gridSpan w:val="2"/>
          </w:tcPr>
          <w:p w14:paraId="2A18519A" w14:textId="77777777" w:rsidR="00F77B81" w:rsidRDefault="00491730" w:rsidP="00F0311B">
            <w:pPr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   </w:t>
            </w:r>
          </w:p>
        </w:tc>
      </w:tr>
    </w:tbl>
    <w:p w14:paraId="37EC7500" w14:textId="77777777" w:rsidR="00F77B81" w:rsidRPr="00491730" w:rsidRDefault="00F77B81">
      <w:pPr>
        <w:ind w:left="1416"/>
        <w:rPr>
          <w:b/>
          <w:sz w:val="24"/>
          <w:szCs w:val="24"/>
        </w:rPr>
      </w:pPr>
    </w:p>
    <w:p w14:paraId="0551523B" w14:textId="77777777" w:rsidR="00491730" w:rsidRPr="00416F06" w:rsidRDefault="00F0311B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PROFIL MINIMUM 78 MM</w:t>
      </w:r>
    </w:p>
    <w:p w14:paraId="3619EEEA" w14:textId="77777777" w:rsidR="00262AD4" w:rsidRPr="00416F06" w:rsidRDefault="00262AD4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TRZY ZAWIASY TRZYSKRZYDEŁKOWE</w:t>
      </w:r>
    </w:p>
    <w:p w14:paraId="1BEF680B" w14:textId="77777777" w:rsidR="00262AD4" w:rsidRPr="00416F06" w:rsidRDefault="00262AD4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SZKLENIE OBUSTRONNIE BEZPIECZNE:</w:t>
      </w:r>
    </w:p>
    <w:p w14:paraId="4A772A17" w14:textId="77777777" w:rsidR="00262AD4" w:rsidRPr="00416F06" w:rsidRDefault="00262AD4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33.1-18-4-18-33.1 U= 0,5 CIEPŁA RAMKA</w:t>
      </w:r>
    </w:p>
    <w:p w14:paraId="589681C1" w14:textId="77777777" w:rsidR="00262AD4" w:rsidRPr="00416F06" w:rsidRDefault="00262AD4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SAMODOMYKACZ OTS 430  GU</w:t>
      </w:r>
    </w:p>
    <w:p w14:paraId="20FCBB4E" w14:textId="77777777" w:rsidR="00262AD4" w:rsidRPr="00416F06" w:rsidRDefault="00262AD4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2 ZAMKI,WKŁADKA PATENTOWA</w:t>
      </w:r>
    </w:p>
    <w:p w14:paraId="1AAA7249" w14:textId="77777777" w:rsidR="00527C9B" w:rsidRPr="00416F06" w:rsidRDefault="00527C9B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KLAMKI STAL NIERDZEWNA</w:t>
      </w:r>
    </w:p>
    <w:p w14:paraId="17EF10EC" w14:textId="77777777" w:rsidR="00527C9B" w:rsidRPr="00416F06" w:rsidRDefault="00527C9B">
      <w:pPr>
        <w:ind w:left="1416"/>
        <w:rPr>
          <w:b/>
          <w:sz w:val="16"/>
          <w:szCs w:val="16"/>
        </w:rPr>
      </w:pPr>
      <w:r w:rsidRPr="00416F06">
        <w:rPr>
          <w:b/>
          <w:sz w:val="16"/>
          <w:szCs w:val="16"/>
        </w:rPr>
        <w:t>PRÓG ALUMINIOWY</w:t>
      </w:r>
    </w:p>
    <w:p w14:paraId="0CA2B756" w14:textId="77777777" w:rsidR="0055583E" w:rsidRDefault="0055583E">
      <w:pPr>
        <w:ind w:left="1416"/>
        <w:rPr>
          <w:b/>
          <w:sz w:val="24"/>
          <w:szCs w:val="24"/>
        </w:rPr>
      </w:pPr>
    </w:p>
    <w:p w14:paraId="662C3F21" w14:textId="77777777" w:rsidR="00352D48" w:rsidRDefault="00352D48">
      <w:pPr>
        <w:ind w:left="1416"/>
        <w:rPr>
          <w:b/>
          <w:sz w:val="24"/>
          <w:szCs w:val="24"/>
        </w:rPr>
      </w:pPr>
    </w:p>
    <w:p w14:paraId="7CE2A032" w14:textId="77777777" w:rsidR="00352D48" w:rsidRDefault="00352D48">
      <w:pPr>
        <w:ind w:left="1416"/>
        <w:rPr>
          <w:b/>
          <w:sz w:val="24"/>
          <w:szCs w:val="24"/>
        </w:rPr>
      </w:pPr>
    </w:p>
    <w:p w14:paraId="3A840B91" w14:textId="77777777" w:rsidR="00352D48" w:rsidRDefault="00352D48">
      <w:pPr>
        <w:ind w:left="1416"/>
        <w:rPr>
          <w:b/>
          <w:sz w:val="24"/>
          <w:szCs w:val="24"/>
        </w:rPr>
      </w:pPr>
    </w:p>
    <w:p w14:paraId="3CCFD0FA" w14:textId="77777777" w:rsidR="00352D48" w:rsidRDefault="00352D48">
      <w:pPr>
        <w:ind w:left="1416"/>
        <w:rPr>
          <w:b/>
          <w:sz w:val="24"/>
          <w:szCs w:val="24"/>
        </w:rPr>
      </w:pPr>
    </w:p>
    <w:p w14:paraId="4FFC0595" w14:textId="77777777" w:rsidR="00352D48" w:rsidRDefault="00352D48">
      <w:pPr>
        <w:ind w:left="1416"/>
        <w:rPr>
          <w:b/>
          <w:sz w:val="24"/>
          <w:szCs w:val="24"/>
        </w:rPr>
      </w:pPr>
    </w:p>
    <w:p w14:paraId="499F6617" w14:textId="77777777" w:rsidR="00352D48" w:rsidRDefault="00352D48">
      <w:pPr>
        <w:ind w:left="1416"/>
        <w:rPr>
          <w:b/>
          <w:sz w:val="24"/>
          <w:szCs w:val="24"/>
        </w:rPr>
      </w:pPr>
    </w:p>
    <w:p w14:paraId="71BD01D5" w14:textId="77777777" w:rsidR="00352D48" w:rsidRDefault="00352D48">
      <w:pPr>
        <w:ind w:left="1416"/>
        <w:rPr>
          <w:b/>
          <w:sz w:val="24"/>
          <w:szCs w:val="24"/>
        </w:rPr>
      </w:pPr>
    </w:p>
    <w:p w14:paraId="3B682595" w14:textId="77777777" w:rsidR="00352D48" w:rsidRDefault="00352D48">
      <w:pPr>
        <w:ind w:left="1416"/>
        <w:rPr>
          <w:b/>
          <w:sz w:val="24"/>
          <w:szCs w:val="24"/>
        </w:rPr>
      </w:pPr>
    </w:p>
    <w:p w14:paraId="4F480999" w14:textId="77777777" w:rsidR="00352D48" w:rsidRDefault="00352D48">
      <w:pPr>
        <w:ind w:left="1416"/>
        <w:rPr>
          <w:b/>
          <w:sz w:val="24"/>
          <w:szCs w:val="24"/>
        </w:rPr>
      </w:pPr>
    </w:p>
    <w:p w14:paraId="6C4797FD" w14:textId="77777777" w:rsidR="00352D48" w:rsidRDefault="00352D48">
      <w:pPr>
        <w:ind w:left="1416"/>
        <w:rPr>
          <w:b/>
          <w:sz w:val="24"/>
          <w:szCs w:val="24"/>
        </w:rPr>
      </w:pPr>
    </w:p>
    <w:p w14:paraId="1272C17E" w14:textId="77777777" w:rsidR="00352D48" w:rsidRDefault="00352D48">
      <w:pPr>
        <w:ind w:left="1416"/>
        <w:rPr>
          <w:b/>
          <w:sz w:val="24"/>
          <w:szCs w:val="24"/>
        </w:rPr>
      </w:pPr>
    </w:p>
    <w:p w14:paraId="5B241D53" w14:textId="77777777" w:rsidR="00352D48" w:rsidRDefault="00352D48">
      <w:pPr>
        <w:ind w:left="1416"/>
        <w:rPr>
          <w:b/>
          <w:sz w:val="24"/>
          <w:szCs w:val="24"/>
        </w:rPr>
      </w:pPr>
    </w:p>
    <w:p w14:paraId="104408B7" w14:textId="77777777" w:rsidR="00352D48" w:rsidRDefault="00352D48">
      <w:pPr>
        <w:ind w:left="1416"/>
        <w:rPr>
          <w:b/>
          <w:sz w:val="24"/>
          <w:szCs w:val="24"/>
        </w:rPr>
      </w:pPr>
    </w:p>
    <w:p w14:paraId="666E9FA1" w14:textId="77777777" w:rsidR="00352D48" w:rsidRDefault="00352D48">
      <w:pPr>
        <w:ind w:left="1416"/>
        <w:rPr>
          <w:b/>
          <w:sz w:val="24"/>
          <w:szCs w:val="24"/>
        </w:rPr>
      </w:pPr>
    </w:p>
    <w:p w14:paraId="2FD35AD1" w14:textId="77777777" w:rsidR="00352D48" w:rsidRDefault="00352D48">
      <w:pPr>
        <w:ind w:left="1416"/>
        <w:rPr>
          <w:b/>
          <w:sz w:val="24"/>
          <w:szCs w:val="24"/>
        </w:rPr>
      </w:pPr>
    </w:p>
    <w:p w14:paraId="418EC152" w14:textId="77777777" w:rsidR="00352D48" w:rsidRDefault="00352D48">
      <w:pPr>
        <w:ind w:left="1416"/>
        <w:rPr>
          <w:b/>
          <w:sz w:val="24"/>
          <w:szCs w:val="24"/>
        </w:rPr>
      </w:pPr>
    </w:p>
    <w:p w14:paraId="099E2297" w14:textId="77777777" w:rsidR="00352D48" w:rsidRDefault="00352D48">
      <w:pPr>
        <w:ind w:left="1416"/>
        <w:rPr>
          <w:b/>
          <w:sz w:val="24"/>
          <w:szCs w:val="24"/>
        </w:rPr>
      </w:pPr>
    </w:p>
    <w:p w14:paraId="5D8A7CFE" w14:textId="77777777" w:rsidR="00352D48" w:rsidRDefault="00352D48">
      <w:pPr>
        <w:ind w:left="1416"/>
        <w:rPr>
          <w:b/>
          <w:sz w:val="24"/>
          <w:szCs w:val="24"/>
        </w:rPr>
      </w:pPr>
    </w:p>
    <w:p w14:paraId="403FD4F0" w14:textId="77777777" w:rsidR="00352D48" w:rsidRDefault="00352D48">
      <w:pPr>
        <w:ind w:left="1416"/>
        <w:rPr>
          <w:b/>
          <w:sz w:val="24"/>
          <w:szCs w:val="24"/>
        </w:rPr>
      </w:pPr>
    </w:p>
    <w:p w14:paraId="78576060" w14:textId="77777777" w:rsidR="00352D48" w:rsidRDefault="00352D48">
      <w:pPr>
        <w:ind w:left="1416"/>
        <w:rPr>
          <w:b/>
          <w:sz w:val="24"/>
          <w:szCs w:val="24"/>
        </w:rPr>
      </w:pPr>
    </w:p>
    <w:p w14:paraId="22EFEADC" w14:textId="406D5AF3" w:rsidR="00352D48" w:rsidRDefault="00352D48">
      <w:pPr>
        <w:ind w:left="1416"/>
        <w:rPr>
          <w:b/>
          <w:sz w:val="24"/>
          <w:szCs w:val="24"/>
        </w:rPr>
      </w:pPr>
      <w:r>
        <w:rPr>
          <w:b/>
          <w:sz w:val="24"/>
          <w:szCs w:val="24"/>
        </w:rPr>
        <w:t>Zadaszenia</w:t>
      </w:r>
      <w:r w:rsidR="009A0012">
        <w:rPr>
          <w:b/>
          <w:sz w:val="24"/>
          <w:szCs w:val="24"/>
        </w:rPr>
        <w:t xml:space="preserve"> nad </w:t>
      </w:r>
      <w:r>
        <w:rPr>
          <w:b/>
          <w:sz w:val="24"/>
          <w:szCs w:val="24"/>
        </w:rPr>
        <w:t xml:space="preserve"> drzwi - 7szt </w:t>
      </w:r>
    </w:p>
    <w:p w14:paraId="6DDE8570" w14:textId="0CB2103A" w:rsidR="00352D48" w:rsidRDefault="00352D48">
      <w:pPr>
        <w:ind w:left="1416"/>
        <w:rPr>
          <w:rFonts w:ascii="Arial" w:hAnsi="Arial" w:cs="Arial"/>
          <w:b/>
          <w:bCs/>
          <w:i/>
          <w:iCs/>
          <w:color w:val="000000"/>
        </w:rPr>
      </w:pPr>
      <w:r w:rsidRPr="00633327">
        <w:rPr>
          <w:rFonts w:ascii="Arial" w:hAnsi="Arial" w:cs="Arial"/>
          <w:b/>
          <w:bCs/>
          <w:i/>
          <w:iCs/>
          <w:color w:val="000000"/>
        </w:rPr>
        <w:t>Konstrukcja zadaszenia spawana, wykonana z profilu aluminiowego zamkniętego 25mmx60mm, malowana proszkowo na biało. Pokrycie z poliwęglanu komorowego w kolorze mlecznym  o grubości minimum 10mm (zgodnie z dołączonym zdjęciem).</w:t>
      </w:r>
    </w:p>
    <w:p w14:paraId="79574A14" w14:textId="77777777" w:rsidR="00352D48" w:rsidRDefault="00352D48">
      <w:pPr>
        <w:ind w:left="1416"/>
        <w:rPr>
          <w:rFonts w:ascii="Arial" w:hAnsi="Arial" w:cs="Arial"/>
          <w:b/>
          <w:bCs/>
          <w:i/>
          <w:iCs/>
          <w:color w:val="000000"/>
        </w:rPr>
      </w:pPr>
      <w:r>
        <w:rPr>
          <w:rFonts w:ascii="Arial" w:hAnsi="Arial" w:cs="Arial"/>
          <w:b/>
          <w:bCs/>
          <w:i/>
          <w:iCs/>
          <w:color w:val="000000"/>
        </w:rPr>
        <w:t>Wymiary:</w:t>
      </w:r>
    </w:p>
    <w:p w14:paraId="5A3F358C" w14:textId="6A9E2036" w:rsidR="00352D48" w:rsidRDefault="00352D48" w:rsidP="00352D48">
      <w:pPr>
        <w:pStyle w:val="Akapitzlist"/>
        <w:numPr>
          <w:ilvl w:val="0"/>
          <w:numId w:val="1"/>
        </w:numPr>
        <w:rPr>
          <w:rFonts w:ascii="Arial" w:hAnsi="Arial" w:cs="Arial"/>
          <w:b/>
          <w:bCs/>
          <w:i/>
          <w:iCs/>
          <w:color w:val="000000"/>
        </w:rPr>
      </w:pPr>
      <w:r w:rsidRPr="00352D48">
        <w:rPr>
          <w:rFonts w:ascii="Arial" w:hAnsi="Arial" w:cs="Arial"/>
          <w:b/>
          <w:bCs/>
          <w:i/>
          <w:iCs/>
          <w:color w:val="000000"/>
        </w:rPr>
        <w:t>2000x1300-1szt</w:t>
      </w:r>
    </w:p>
    <w:p w14:paraId="6609E6F8" w14:textId="6441AD0C" w:rsidR="00352D48" w:rsidRDefault="00352D48" w:rsidP="00352D48">
      <w:pPr>
        <w:pStyle w:val="Akapitzlist"/>
        <w:numPr>
          <w:ilvl w:val="0"/>
          <w:numId w:val="1"/>
        </w:numPr>
        <w:rPr>
          <w:rFonts w:ascii="Arial" w:hAnsi="Arial" w:cs="Arial"/>
          <w:b/>
          <w:bCs/>
          <w:i/>
          <w:iCs/>
          <w:color w:val="000000"/>
        </w:rPr>
      </w:pPr>
      <w:r>
        <w:rPr>
          <w:rFonts w:ascii="Arial" w:hAnsi="Arial" w:cs="Arial"/>
          <w:b/>
          <w:bCs/>
          <w:i/>
          <w:iCs/>
          <w:color w:val="000000"/>
        </w:rPr>
        <w:t>4000x1600-2szt</w:t>
      </w:r>
    </w:p>
    <w:p w14:paraId="6576C0A0" w14:textId="674ED746" w:rsidR="00352D48" w:rsidRDefault="00352D48" w:rsidP="00352D48">
      <w:pPr>
        <w:pStyle w:val="Akapitzlist"/>
        <w:numPr>
          <w:ilvl w:val="0"/>
          <w:numId w:val="1"/>
        </w:numPr>
        <w:rPr>
          <w:rFonts w:ascii="Arial" w:hAnsi="Arial" w:cs="Arial"/>
          <w:b/>
          <w:bCs/>
          <w:i/>
          <w:iCs/>
          <w:color w:val="000000"/>
        </w:rPr>
      </w:pPr>
      <w:r>
        <w:rPr>
          <w:rFonts w:ascii="Arial" w:hAnsi="Arial" w:cs="Arial"/>
          <w:b/>
          <w:bCs/>
          <w:i/>
          <w:iCs/>
          <w:color w:val="000000"/>
        </w:rPr>
        <w:t>2200x1500-1szt</w:t>
      </w:r>
    </w:p>
    <w:p w14:paraId="27790C12" w14:textId="7BFEF15B" w:rsidR="00352D48" w:rsidRPr="00352D48" w:rsidRDefault="00352D48" w:rsidP="00352D48">
      <w:pPr>
        <w:pStyle w:val="Akapitzlist"/>
        <w:numPr>
          <w:ilvl w:val="0"/>
          <w:numId w:val="1"/>
        </w:numPr>
        <w:rPr>
          <w:rFonts w:ascii="Arial" w:hAnsi="Arial" w:cs="Arial"/>
          <w:b/>
          <w:bCs/>
          <w:i/>
          <w:iCs/>
          <w:color w:val="000000"/>
        </w:rPr>
      </w:pPr>
      <w:r>
        <w:rPr>
          <w:rFonts w:ascii="Arial" w:hAnsi="Arial" w:cs="Arial"/>
          <w:b/>
          <w:bCs/>
          <w:i/>
          <w:iCs/>
          <w:color w:val="000000"/>
        </w:rPr>
        <w:t>3000x1600-3szt</w:t>
      </w:r>
    </w:p>
    <w:p w14:paraId="54444C26" w14:textId="77777777" w:rsidR="0055583E" w:rsidRDefault="0055583E">
      <w:pPr>
        <w:ind w:left="1416"/>
        <w:rPr>
          <w:b/>
          <w:sz w:val="24"/>
          <w:szCs w:val="24"/>
        </w:rPr>
      </w:pPr>
    </w:p>
    <w:p w14:paraId="7AE69A9E" w14:textId="3D6DEA31" w:rsidR="0055583E" w:rsidRPr="00527C9B" w:rsidRDefault="00352D48">
      <w:pPr>
        <w:ind w:left="1416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437C81C7" wp14:editId="3DBFDCD3">
            <wp:extent cx="4289038" cy="2757830"/>
            <wp:effectExtent l="0" t="0" r="0" b="4445"/>
            <wp:docPr id="31217598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957" cy="277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8DC44" w14:textId="77777777" w:rsidR="00491730" w:rsidRPr="00527C9B" w:rsidRDefault="00491730">
      <w:pPr>
        <w:ind w:left="1416"/>
        <w:rPr>
          <w:b/>
          <w:sz w:val="24"/>
          <w:szCs w:val="24"/>
        </w:rPr>
      </w:pPr>
    </w:p>
    <w:p w14:paraId="56D6EED3" w14:textId="3FA465D3" w:rsidR="00491730" w:rsidRPr="00491730" w:rsidRDefault="00352D48">
      <w:pPr>
        <w:ind w:left="1416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253CDE0C" wp14:editId="1C532BB1">
            <wp:extent cx="6301105" cy="4742815"/>
            <wp:effectExtent l="0" t="0" r="4445" b="635"/>
            <wp:docPr id="198466586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05" cy="474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1730" w:rsidRPr="00491730" w:rsidSect="00EA12BF">
      <w:pgSz w:w="11906" w:h="16838"/>
      <w:pgMar w:top="709" w:right="566" w:bottom="709" w:left="1417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A956FB"/>
    <w:multiLevelType w:val="hybridMultilevel"/>
    <w:tmpl w:val="39E0B820"/>
    <w:lvl w:ilvl="0" w:tplc="0415000F">
      <w:start w:val="1"/>
      <w:numFmt w:val="decimal"/>
      <w:lvlText w:val="%1."/>
      <w:lvlJc w:val="left"/>
      <w:pPr>
        <w:ind w:left="2195" w:hanging="360"/>
      </w:pPr>
    </w:lvl>
    <w:lvl w:ilvl="1" w:tplc="04150019" w:tentative="1">
      <w:start w:val="1"/>
      <w:numFmt w:val="lowerLetter"/>
      <w:lvlText w:val="%2."/>
      <w:lvlJc w:val="left"/>
      <w:pPr>
        <w:ind w:left="2915" w:hanging="360"/>
      </w:pPr>
    </w:lvl>
    <w:lvl w:ilvl="2" w:tplc="0415001B" w:tentative="1">
      <w:start w:val="1"/>
      <w:numFmt w:val="lowerRoman"/>
      <w:lvlText w:val="%3."/>
      <w:lvlJc w:val="right"/>
      <w:pPr>
        <w:ind w:left="3635" w:hanging="180"/>
      </w:pPr>
    </w:lvl>
    <w:lvl w:ilvl="3" w:tplc="0415000F" w:tentative="1">
      <w:start w:val="1"/>
      <w:numFmt w:val="decimal"/>
      <w:lvlText w:val="%4."/>
      <w:lvlJc w:val="left"/>
      <w:pPr>
        <w:ind w:left="4355" w:hanging="360"/>
      </w:pPr>
    </w:lvl>
    <w:lvl w:ilvl="4" w:tplc="04150019" w:tentative="1">
      <w:start w:val="1"/>
      <w:numFmt w:val="lowerLetter"/>
      <w:lvlText w:val="%5."/>
      <w:lvlJc w:val="left"/>
      <w:pPr>
        <w:ind w:left="5075" w:hanging="360"/>
      </w:pPr>
    </w:lvl>
    <w:lvl w:ilvl="5" w:tplc="0415001B" w:tentative="1">
      <w:start w:val="1"/>
      <w:numFmt w:val="lowerRoman"/>
      <w:lvlText w:val="%6."/>
      <w:lvlJc w:val="right"/>
      <w:pPr>
        <w:ind w:left="5795" w:hanging="180"/>
      </w:pPr>
    </w:lvl>
    <w:lvl w:ilvl="6" w:tplc="0415000F" w:tentative="1">
      <w:start w:val="1"/>
      <w:numFmt w:val="decimal"/>
      <w:lvlText w:val="%7."/>
      <w:lvlJc w:val="left"/>
      <w:pPr>
        <w:ind w:left="6515" w:hanging="360"/>
      </w:pPr>
    </w:lvl>
    <w:lvl w:ilvl="7" w:tplc="04150019" w:tentative="1">
      <w:start w:val="1"/>
      <w:numFmt w:val="lowerLetter"/>
      <w:lvlText w:val="%8."/>
      <w:lvlJc w:val="left"/>
      <w:pPr>
        <w:ind w:left="7235" w:hanging="360"/>
      </w:pPr>
    </w:lvl>
    <w:lvl w:ilvl="8" w:tplc="0415001B" w:tentative="1">
      <w:start w:val="1"/>
      <w:numFmt w:val="lowerRoman"/>
      <w:lvlText w:val="%9."/>
      <w:lvlJc w:val="right"/>
      <w:pPr>
        <w:ind w:left="7955" w:hanging="180"/>
      </w:pPr>
    </w:lvl>
  </w:abstractNum>
  <w:num w:numId="1" w16cid:durableId="19076889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attachedTemplate r:id="rId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730"/>
    <w:rsid w:val="00262AD4"/>
    <w:rsid w:val="002F5CD8"/>
    <w:rsid w:val="00352D48"/>
    <w:rsid w:val="00416F06"/>
    <w:rsid w:val="00491730"/>
    <w:rsid w:val="00527C9B"/>
    <w:rsid w:val="0055583E"/>
    <w:rsid w:val="00581175"/>
    <w:rsid w:val="008C0D1D"/>
    <w:rsid w:val="009374B8"/>
    <w:rsid w:val="009A0012"/>
    <w:rsid w:val="00B75A67"/>
    <w:rsid w:val="00EA12BF"/>
    <w:rsid w:val="00F0311B"/>
    <w:rsid w:val="00F37B9F"/>
    <w:rsid w:val="00F77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578CFF1"/>
  <w15:docId w15:val="{BD01AACC-48D7-4D73-8461-FD240310A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A12BF"/>
  </w:style>
  <w:style w:type="paragraph" w:styleId="Nagwek1">
    <w:name w:val="heading 1"/>
    <w:basedOn w:val="Normalny"/>
    <w:next w:val="Normalny"/>
    <w:qFormat/>
    <w:rsid w:val="00EA12BF"/>
    <w:pPr>
      <w:keepNext/>
      <w:outlineLvl w:val="0"/>
    </w:pPr>
    <w:rPr>
      <w:b/>
      <w:sz w:val="32"/>
    </w:rPr>
  </w:style>
  <w:style w:type="paragraph" w:styleId="Nagwek2">
    <w:name w:val="heading 2"/>
    <w:basedOn w:val="Normalny"/>
    <w:next w:val="Normalny"/>
    <w:qFormat/>
    <w:rsid w:val="00EA12BF"/>
    <w:pPr>
      <w:keepNext/>
      <w:outlineLvl w:val="1"/>
    </w:pPr>
    <w:rPr>
      <w:b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8117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8117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52D4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emf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onzio\PonzioTech\Dane\laurens%20-%20szablon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laurens - szablon</Template>
  <TotalTime>11</TotalTime>
  <Pages>3</Pages>
  <Words>223</Words>
  <Characters>1342</Characters>
  <Application>Microsoft Office Word</Application>
  <DocSecurity>0</DocSecurity>
  <Lines>11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FIKABO Software</Company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Jaszczyk Dariusz</cp:lastModifiedBy>
  <cp:revision>4</cp:revision>
  <dcterms:created xsi:type="dcterms:W3CDTF">2024-09-11T09:27:00Z</dcterms:created>
  <dcterms:modified xsi:type="dcterms:W3CDTF">2024-09-11T09:38:00Z</dcterms:modified>
</cp:coreProperties>
</file>